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A4DF5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MARTYN</w:t>
      </w:r>
      <w:r>
        <w:rPr>
          <w:rFonts w:ascii="Times New Roman" w:hAnsi="Times New Roman" w:cs="Times New Roman"/>
        </w:rPr>
        <w:t xml:space="preserve">      (fl.1484)</w:t>
      </w:r>
    </w:p>
    <w:p w14:paraId="34ED7384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14:paraId="14755BAF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</w:p>
    <w:p w14:paraId="754AFC0C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</w:p>
    <w:p w14:paraId="58B45065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Sir John Manynghamq.v.), made a plaint of debt against</w:t>
      </w:r>
    </w:p>
    <w:p w14:paraId="187D0C3C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Henry Blundell of Abingworth, Surrey(q.v.), William Balam of Bishop’s</w:t>
      </w:r>
    </w:p>
    <w:p w14:paraId="104B0F99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Waltham, Hampshire(q.v.), and James Pyers of Croydon, Surrey(q.v.).</w:t>
      </w:r>
    </w:p>
    <w:p w14:paraId="2AA22418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94F7972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Sir John Manyngham(q.v.), made a plaint of debt against William </w:t>
      </w:r>
    </w:p>
    <w:p w14:paraId="68F2E440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Roger of London, yeoman(q.v.).  (ibid.)</w:t>
      </w:r>
    </w:p>
    <w:p w14:paraId="492B6349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Sir John Manyngham(q.v.), made a plaint of debt against</w:t>
      </w:r>
    </w:p>
    <w:p w14:paraId="208CC0E9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Wylde, Rector of Wreslingworth, Bedfordshire(q.v.), William Lent</w:t>
      </w:r>
    </w:p>
    <w:p w14:paraId="52D178DE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Stoke Poges, Buckinghamshire(q.v.), John Tremlond of Westminster(q.v.)</w:t>
      </w:r>
    </w:p>
    <w:p w14:paraId="4916CEC4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Thurston of London, grocer(q.v.).   (ibid.)</w:t>
      </w:r>
    </w:p>
    <w:p w14:paraId="0B07012F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</w:p>
    <w:p w14:paraId="26C52298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</w:p>
    <w:p w14:paraId="73CCF5BC" w14:textId="77777777" w:rsidR="00915A35" w:rsidRDefault="00915A35" w:rsidP="00915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April 2018</w:t>
      </w:r>
    </w:p>
    <w:p w14:paraId="6D9226A0" w14:textId="77777777" w:rsidR="006B2F86" w:rsidRPr="00E71FC3" w:rsidRDefault="00915A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34B7E" w14:textId="77777777" w:rsidR="00915A35" w:rsidRDefault="00915A35" w:rsidP="00E71FC3">
      <w:r>
        <w:separator/>
      </w:r>
    </w:p>
  </w:endnote>
  <w:endnote w:type="continuationSeparator" w:id="0">
    <w:p w14:paraId="2F58E775" w14:textId="77777777" w:rsidR="00915A35" w:rsidRDefault="00915A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5B2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0AF27" w14:textId="77777777" w:rsidR="00915A35" w:rsidRDefault="00915A35" w:rsidP="00E71FC3">
      <w:r>
        <w:separator/>
      </w:r>
    </w:p>
  </w:footnote>
  <w:footnote w:type="continuationSeparator" w:id="0">
    <w:p w14:paraId="427BBF6F" w14:textId="77777777" w:rsidR="00915A35" w:rsidRDefault="00915A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35"/>
    <w:rsid w:val="001A7C09"/>
    <w:rsid w:val="00577BD5"/>
    <w:rsid w:val="00656CBA"/>
    <w:rsid w:val="006A1F77"/>
    <w:rsid w:val="00733BE7"/>
    <w:rsid w:val="00915A3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87D95"/>
  <w15:chartTrackingRefBased/>
  <w15:docId w15:val="{B50D7BD1-ABB4-4A79-968F-C81BE421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A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5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2018-04-05T19:18:00Z</dcterms:created>
  <dcterms:modified xsi:type="dcterms:W3CDTF">2018-04-05T19:18:00Z</dcterms:modified>
</cp:coreProperties>
</file>